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7B201F30" w:rsidR="00593E8D" w:rsidRPr="000C2AAC" w:rsidRDefault="009467C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59643C" wp14:editId="3DF0068C">
                <wp:simplePos x="0" y="0"/>
                <wp:positionH relativeFrom="column">
                  <wp:posOffset>0</wp:posOffset>
                </wp:positionH>
                <wp:positionV relativeFrom="paragraph">
                  <wp:posOffset>-733425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38DB9" w14:textId="77777777" w:rsidR="007D7868" w:rsidRDefault="007D7868" w:rsidP="009467CD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05F176BB" wp14:editId="1B648A73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7.7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" filled="f" stroked="f">
                <v:textbox>
                  <w:txbxContent>
                    <w:p w14:paraId="64638DB9" w14:textId="77777777" w:rsidR="007D7868" w:rsidRDefault="007D7868" w:rsidP="009467CD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05F176BB" wp14:editId="1B648A73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การขออนุญาตและแก้ไขรายการผลิตภัณฑ์ ประเภทวัตถุเจือปนอาหาร</w:t>
      </w:r>
    </w:p>
    <w:p w14:paraId="16FCEC75" w14:textId="27AB0744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9467CD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9467C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การขออนุญาตและแก้ไขรายการผลิตภัณฑ์ ประเภทวัตถุเจือปนอาหาร</w:t>
      </w:r>
    </w:p>
    <w:p w14:paraId="5CB39792" w14:textId="77777777" w:rsidR="009467CD" w:rsidRDefault="00600A25" w:rsidP="00132E1B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467CD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9467C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70CA90C8" w:rsidR="00132E1B" w:rsidRPr="009467CD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9467C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9467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7D7868">
        <w:tc>
          <w:tcPr>
            <w:tcW w:w="675" w:type="dxa"/>
          </w:tcPr>
          <w:p w14:paraId="23D761D9" w14:textId="12281EB4" w:rsidR="00394708" w:rsidRPr="0087182F" w:rsidRDefault="00394708" w:rsidP="007D786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7D786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7D7868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271C989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bookmarkStart w:id="0" w:name="_GoBack"/>
      <w:bookmarkEnd w:id="0"/>
      <w:r w:rsidR="00C81DB8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90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4E7DCB05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การขออนุญาตและแก้ไขรายการผลิตภัณฑ์ ประเภทวัตถุเจือปนอาหาร </w:t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7D786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7D786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1.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ab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(One Stop Service Center : OSSC)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ที่อยู่ ชั้น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เลขที่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     ถ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11000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หน่วยงาน      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02 590 7442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7D786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4AE25E20" w14:textId="1C6C62CD" w:rsidR="00313D38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D34F17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14:paraId="78653E4A" w14:textId="5365B6CD" w:rsidR="00D34F17" w:rsidRPr="000C2AAC" w:rsidRDefault="00D34F17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2142B44A" w14:textId="77777777" w:rsidTr="009B7715">
        <w:tc>
          <w:tcPr>
            <w:tcW w:w="675" w:type="dxa"/>
          </w:tcPr>
          <w:p w14:paraId="49943323" w14:textId="77777777" w:rsidR="00094F82" w:rsidRPr="000C2AAC" w:rsidRDefault="00094F82" w:rsidP="007D7868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8434B81" w14:textId="77777777" w:rsidR="00D34F17" w:rsidRPr="000C2AAC" w:rsidRDefault="00A13B6C" w:rsidP="00D34F1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2.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ab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กลุ่มงานคุ้มครองผู้บริโภคสำนักงานสาธารณสุขจังหวัด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เฉพาะกรณีการผลิต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แบ่งบรรจุวัตถุเจือปนอาหารประเภทสีผสมอาหาร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ช่องทางการติดต่อ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 w:rsidR="00D34F1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 จังหวัดแพร่ โทรศัพท์ </w:t>
            </w:r>
            <w:r w:rsidR="00D34F17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="00D34F17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D34F17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D34F17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B1CE9B5" w14:textId="16BF699C" w:rsidR="00094F82" w:rsidRPr="000C2AAC" w:rsidRDefault="00A13B6C" w:rsidP="007D786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F3EA4BC" w14:textId="77777777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13846C4F" w14:textId="77777777" w:rsidR="00A76DC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ผลิตภัณฑ์ต้องจัดเป็นอาหารประเภทดังต่อไปนี้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วัตถุเจือปนอาหาร 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281)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 วัตถุเจือปนอาหาร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ซัยคลาเมต 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359)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ศ </w:t>
      </w:r>
      <w:r w:rsidRPr="000C2AAC">
        <w:rPr>
          <w:rFonts w:asciiTheme="minorBidi" w:hAnsiTheme="minorBidi"/>
          <w:noProof/>
          <w:sz w:val="32"/>
          <w:szCs w:val="32"/>
        </w:rPr>
        <w:t xml:space="preserve">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 ซัยคลาเมต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สตีวิออลไกลโคไซด์ 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360)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 สตีวิออลไกลโคไซด์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วัตถุเจือปนอาหารลักษณะผสม ตามประกาศสำนักงานคณะกรรมอาหารและยา เรื่อง การกำหนดคุณภาพหรือมาตรฐานของวัตถุเจือปนอาหารลักษณะผสม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วัตถุแต่งกลิ่นรส </w:t>
      </w:r>
      <w:r w:rsidRPr="000C2AAC">
        <w:rPr>
          <w:rFonts w:asciiTheme="minorBidi" w:hAnsiTheme="minorBidi"/>
          <w:noProof/>
          <w:sz w:val="32"/>
          <w:szCs w:val="32"/>
        </w:rPr>
        <w:t xml:space="preserve">(Flavoring agent)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ตามภาคผนวก </w:t>
      </w:r>
      <w:r w:rsidRPr="000C2AAC">
        <w:rPr>
          <w:rFonts w:asciiTheme="minorBidi" w:hAnsiTheme="minorBidi"/>
          <w:noProof/>
          <w:sz w:val="32"/>
          <w:szCs w:val="32"/>
        </w:rPr>
        <w:t>1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622F101" w14:textId="677D1820" w:rsidR="00A76DC0" w:rsidRDefault="00575FAF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ผลิตภัณฑ์ที่ยื่น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ต้องได้รับอนุญาตสถานที่ผลิตหรือสถานที่นำเข้าประเภทอาหารที่จะยื่นขออนุญาตก่อน และใบอนุญาตที่ได้รับยังมีผลบังคับใช้ ทั้งนี้สถานที่ผลิตอาหารต้องเป็นไปตามหลักเกณฑ์วิธีการที่ดีในการผลิตอาหารตามประกาศกระทรวงสาธารณสุขที่เกี่ยวข้อง โดยต้องแนบหลักฐานตามแต่กรณี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="00A76DC0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ผู้ผลิตวัตถุเจือปนอาหาร ที่เข้าข่ายโรงงานจะต้องได้รับใบอนุญาตผลิตอาหาร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อ</w:t>
      </w:r>
      <w:r w:rsidRPr="000C2AAC">
        <w:rPr>
          <w:rFonts w:asciiTheme="minorBidi" w:hAnsiTheme="minorBidi"/>
          <w:noProof/>
          <w:sz w:val="32"/>
          <w:szCs w:val="32"/>
        </w:rPr>
        <w:t xml:space="preserve">.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 ผู้ผลิต วัตถุเจือปนอาหาร ที่ไม่เข้าข่ายโรงงานจะต้องได้รับเลขสถานที่ผลิตอาหารที่ไม่เข้าข่ายโรงงาน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สบ</w:t>
      </w:r>
      <w:r w:rsidRPr="000C2AAC">
        <w:rPr>
          <w:rFonts w:asciiTheme="minorBidi" w:hAnsiTheme="minorBidi"/>
          <w:noProof/>
          <w:sz w:val="32"/>
          <w:szCs w:val="32"/>
        </w:rPr>
        <w:t xml:space="preserve">.1)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โดยมีประเภทอาหารตรงกับอาหารที่จะยื่นขอ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ผู้นำเข้าวัตถุเจือปนอาหาร จะต้องได้รับใบอนุญาตนำหรือสั่งอาหารเข้ามาในราชอาณาจักร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อ</w:t>
      </w:r>
      <w:r w:rsidRPr="000C2AAC">
        <w:rPr>
          <w:rFonts w:asciiTheme="minorBidi" w:hAnsiTheme="minorBidi"/>
          <w:noProof/>
          <w:sz w:val="32"/>
          <w:szCs w:val="32"/>
        </w:rPr>
        <w:t xml:space="preserve">.7)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โดยมีประเภทอาหารตรงกับอาหารที่จะยื่นขอ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ต้องไม่เข้าข่ายเป็นอาหารมีวัตถุประสงค์พิเศษ หรืออาหารสำหรับผู้ที่ต้องการควบคุมน้ำหนักตามประกาศกระทรวง</w:t>
      </w:r>
      <w:r w:rsidR="00AD35C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สาธารณสุขเฉพาะสำหรับอาหารนั้น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 การขออนุญาตและแก้ไขรายการผลิตภัณฑ์อาหารมีวัตถุประสงค์พิเศษ และคู่มือสำหรับประชาชน เรื่อง การขออนุญาต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และแก้ไขรายการผลิตภัณฑ์อาหารสำหรับผู้ที่ต้องการควบคุมน้ำหนัก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ต้องมีคุณภาพหรือมาตรฐาน เงื่อนไขการใช้ในอาหาร มีการวิเคราะห์ และการแสดงฉลากตามหลักเกณฑ์ที่ประกาศกำหนด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ศึกษารายละเอียดในภาคผนวก </w:t>
      </w:r>
      <w:r w:rsidRPr="000C2AAC">
        <w:rPr>
          <w:rFonts w:asciiTheme="minorBidi" w:hAnsiTheme="minorBidi"/>
          <w:noProof/>
          <w:sz w:val="32"/>
          <w:szCs w:val="32"/>
        </w:rPr>
        <w:t>2)</w:t>
      </w:r>
      <w:r w:rsidRPr="000C2AAC">
        <w:rPr>
          <w:rFonts w:asciiTheme="minorBidi" w:hAnsiTheme="minorBidi"/>
          <w:noProof/>
          <w:sz w:val="32"/>
          <w:szCs w:val="32"/>
        </w:rPr>
        <w:br/>
        <w:t>2.2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ไม่มีการใช้วัตถุที่ห้ามใช้ในอาหาร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อาหารที่ห้ามผลิต นำเข้า หรือจำหน่าย ตามประกาศกระทรวงสาธารณสุขที่เกี่ยวข้อง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การตั้งชื่ออาหาร หรือตรา หรือเครื่องหมายการค้า หรือเครื่องหมายการค้าจดทะเบียน ต้องปฏิบัติตามประกาศกระทรวงสาธารณสุขว่าด้วยเรื่อง การแสดงฉลากอาหารในภาชนะบรรจุ และประกาศกระทรวงสาธารณสุขเฉพาะเรื่องที่เกี่ยวข้อง</w:t>
      </w:r>
    </w:p>
    <w:p w14:paraId="67917486" w14:textId="05846292" w:rsidR="00A76DC0" w:rsidRDefault="00575FAF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การใช้ภาชนะบรรจุอาหารต้องเป็นไปตามประกาศกระทรวงสาธารณสุขว่าด้วยเรื่อง ภาชนะบรรจุและการใช้ภาชนะบรรจุ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ฝาพลาสติกมีสีสัมผัสอาหารเหลวหรือกึ่งแข็งกึ่งเหลวโดยต้องมีรายงานผลการตรวจวิเคราะห์ประกอบการยื่นขึ้นทะเบียนตำรับอาหาร หรือคำขอใช้ฉลากอาหาร ด้วย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ผลิตภัณฑ์ต้องเป็นไปตามหลักเกณฑ์ในการยื่นคำขอฯ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ผู้ยื่นคำขอฯ ต้อง</w:t>
      </w:r>
    </w:p>
    <w:p w14:paraId="520F4209" w14:textId="77777777" w:rsidR="00A76DC0" w:rsidRDefault="00A76DC0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</w:t>
      </w:r>
      <w:r w:rsidR="00575FAF" w:rsidRPr="000C2AAC">
        <w:rPr>
          <w:rFonts w:ascii="Cordia New" w:hAnsiTheme="minorBidi"/>
          <w:noProof/>
          <w:sz w:val="32"/>
          <w:szCs w:val="32"/>
          <w:cs/>
        </w:rPr>
        <w:t>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นเจ</w:t>
      </w:r>
      <w:r w:rsidR="00575FAF" w:rsidRPr="000C2AAC">
        <w:rPr>
          <w:rFonts w:asciiTheme="minorBidi" w:hAnsiTheme="minorBidi"/>
          <w:noProof/>
          <w:sz w:val="32"/>
          <w:szCs w:val="32"/>
        </w:rPr>
        <w:t>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าของกิจการหรือผู</w:t>
      </w:r>
      <w:r w:rsidR="00575FAF" w:rsidRPr="000C2AAC">
        <w:rPr>
          <w:rFonts w:ascii="Cordia New" w:hAnsiTheme="minorBidi"/>
          <w:noProof/>
          <w:sz w:val="32"/>
          <w:szCs w:val="32"/>
          <w:cs/>
        </w:rPr>
        <w:t>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ได</w:t>
      </w:r>
      <w:r w:rsidR="00575FAF" w:rsidRPr="000C2AAC">
        <w:rPr>
          <w:rFonts w:asciiTheme="minorBidi" w:hAnsiTheme="minorBidi"/>
          <w:noProof/>
          <w:sz w:val="32"/>
          <w:szCs w:val="32"/>
        </w:rPr>
        <w:t>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รับมอบอํานาจเป็นผู้ดำเนินกิจการของนิติบุคคล และมีอำนาจตัดสินใจลงนามรับทราบข้อบกพร่องได้ กรณีไม่ใช่เจ้าของกิจการ หรือผู้ดำเนินกิจการ หรือกรรมการผู้มีอำนาจของนิติบุคคลให้มีหนังสือมอบอำนาจให้เป็นผู้มีอำนาจดำเนินการแทนด้วย</w:t>
      </w:r>
    </w:p>
    <w:p w14:paraId="5B5CD131" w14:textId="77777777" w:rsidR="00A76DC0" w:rsidRDefault="00A76DC0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ประเมินและจัดเรียงเอกสารตามแบบตรวจสอบคำขอและบันทึกข้อบกพร่อง สำหรับอาหารประเภท วัตถุเจือปนอาหาร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ด้วยตนเอง ก่อนยื่นคำขอฯ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การยื่นคำขอฯ </w:t>
      </w:r>
    </w:p>
    <w:p w14:paraId="7254DDEE" w14:textId="44005A86" w:rsidR="008E2900" w:rsidRDefault="00A76DC0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เอกสารที่ต้องลงนามโดยผู้ดำเนินกิจการตามใบอนุญาตหรือกรรมการบริษัทที่มีอำนาจลงนามผูกพันบริษัท ได้แก่ อ</w:t>
      </w:r>
      <w:r w:rsidR="00575FAF" w:rsidRPr="000C2AAC">
        <w:rPr>
          <w:rFonts w:asciiTheme="minorBidi" w:hAnsiTheme="minorBidi"/>
          <w:noProof/>
          <w:sz w:val="32"/>
          <w:szCs w:val="32"/>
        </w:rPr>
        <w:t>.17/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สบ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.3,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</w:t>
      </w:r>
      <w:r w:rsidR="00575FAF" w:rsidRPr="000C2AAC">
        <w:rPr>
          <w:rFonts w:asciiTheme="minorBidi" w:hAnsiTheme="minorBidi"/>
          <w:noProof/>
          <w:sz w:val="32"/>
          <w:szCs w:val="32"/>
        </w:rPr>
        <w:t>.19/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สบ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.4,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หนังสือชี้แจงการเพิ่มฉลากที่ผลิตเพื่อส่งออกจำหน่ายนอกราชอาณาจักร สำเนาหนังสือแจ้งสูตรส่วนประกอบจากผู้ผลิตต่างประเทศกรณีนำเข้า หนังสือยินยอมให้ใช้ชื่ออาหารหรือชื่อตรา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เครื่องหมายการค้า สอดคล้องตามประกาศกระทรวงสาธารณสุขว่าด้วยเรื่อง การแสดงฉลากอาหารในภาชนะบรรจุ หนังสือขอใช้และยินยอมให้ใช้การใช้เอกสารร่วม เป็นต้น ทั้งนี้ให้แนบสำเนาหนังสือรับรองการจดทะเบียนนิติบุคคลที่คัดจากกระทรวงพาณิชย์ อายุไม่เกิน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6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เดือนของวันที่ใช้สำเนา หนังสือรับรองนั้น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สำหรับกรณีนิติบุคคล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ประกอบด้วย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ลักษณะผลิตภัณฑ์ไม่สอดคล้องกับข้อกำหนดคุณภาพหรือมาตรฐานให้ส่งตัวอย่างผลิตภัณฑ์ประกอบการยื่นคำขอฯ ด้วย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ผลิตภัณฑ์มีความซับซ้อนหรือมีความคาบเกี่ยวของการปฏิบัติตามกฎหมายหลายฉบับ จะต้องผ่านการพิจารณา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โดยคณะทำงาน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คณะกรรมการ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หรือผู้เชี่ยวชาญ จะต้องใช้ระยะเวลาเพิ่มจากที่ระบุไว้ในคู่มือฉบับนี้โดยประมาณ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15 </w:t>
      </w:r>
      <w:r>
        <w:rPr>
          <w:rFonts w:asciiTheme="minorBidi" w:hAnsiTheme="minorBidi"/>
          <w:noProof/>
          <w:sz w:val="32"/>
          <w:szCs w:val="32"/>
        </w:rPr>
        <w:t xml:space="preserve">-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แล้วแต่กรณี</w:t>
      </w:r>
    </w:p>
    <w:p w14:paraId="5C9DB0DA" w14:textId="77777777" w:rsidR="00A76DC0" w:rsidRPr="000C2AAC" w:rsidRDefault="00A76DC0" w:rsidP="00A76DC0">
      <w:pPr>
        <w:tabs>
          <w:tab w:val="left" w:pos="709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46CD8106" w:rsidR="00313D38" w:rsidRPr="000C2AAC" w:rsidRDefault="00313D38" w:rsidP="007D786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54DBA6C2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3AE07B5D" w14:textId="2298379B" w:rsidR="00313D38" w:rsidRPr="000C2AAC" w:rsidRDefault="007D7868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(ดำเนินการโดยผู้ยื่นคำขอ)</w:t>
            </w:r>
          </w:p>
        </w:tc>
      </w:tr>
      <w:tr w:rsidR="00313D38" w:rsidRPr="000C2AAC" w14:paraId="3B1BF577" w14:textId="77777777" w:rsidTr="00313D38">
        <w:tc>
          <w:tcPr>
            <w:tcW w:w="675" w:type="dxa"/>
            <w:vAlign w:val="center"/>
          </w:tcPr>
          <w:p w14:paraId="170B354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406C53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2C7ED0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ADDD60D" w14:textId="63F76369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เจ้าหน้าที่ตรวจสอบความครบถ้วนของคำขอและเอกสารหลักฐาน </w:t>
            </w:r>
          </w:p>
          <w:p w14:paraId="6B6991C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C097B9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22D65D98" w14:textId="656F131F" w:rsidR="00313D38" w:rsidRPr="000C2AAC" w:rsidRDefault="00AD35C8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4D1439F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236ABD6" w14:textId="77777777" w:rsidTr="00313D38">
        <w:tc>
          <w:tcPr>
            <w:tcW w:w="675" w:type="dxa"/>
            <w:vAlign w:val="center"/>
          </w:tcPr>
          <w:p w14:paraId="3AA4B3B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B904DDF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A0859A6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D6415E3" w14:textId="6902BEDB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 </w:t>
            </w:r>
          </w:p>
          <w:p w14:paraId="43A8847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2EEFC1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549A193" w14:textId="0FD3BC14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44C8461D" w14:textId="54E27C9F" w:rsidR="00313D38" w:rsidRPr="000C2AAC" w:rsidRDefault="00AD35C8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(ดำเนินการโดยผู้ยื่นคำขอ)</w:t>
            </w:r>
          </w:p>
        </w:tc>
      </w:tr>
      <w:tr w:rsidR="00313D38" w:rsidRPr="000C2AAC" w14:paraId="3FD2E83C" w14:textId="77777777" w:rsidTr="00313D38">
        <w:tc>
          <w:tcPr>
            <w:tcW w:w="675" w:type="dxa"/>
            <w:vAlign w:val="center"/>
          </w:tcPr>
          <w:p w14:paraId="166B20C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6D4A18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6454C8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E12EA91" w14:textId="48E2F659" w:rsidR="00313D38" w:rsidRPr="000C2AAC" w:rsidRDefault="00313D38" w:rsidP="00AD35C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 ผู้ยื่นคำขอรอรับใบรับคำขอไว้เป็นหลักฐาน</w:t>
            </w:r>
          </w:p>
        </w:tc>
        <w:tc>
          <w:tcPr>
            <w:tcW w:w="1368" w:type="dxa"/>
          </w:tcPr>
          <w:p w14:paraId="76BD895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04A2E62" w14:textId="1686807E" w:rsidR="00313D38" w:rsidRPr="000C2AAC" w:rsidRDefault="00AD35C8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8E261E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94FD24A" w14:textId="77777777" w:rsidTr="00313D38">
        <w:tc>
          <w:tcPr>
            <w:tcW w:w="675" w:type="dxa"/>
            <w:vAlign w:val="center"/>
          </w:tcPr>
          <w:p w14:paraId="19240F4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76BDE15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0338EB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4F5E594" w14:textId="4DD66138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ผู้ประเมิน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คณะประเมิน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ผู้เชี่ยวชาญ ดำเนินการประเมินความสอดคล้องตามกฎหมาย</w:t>
            </w:r>
            <w:r w:rsidR="00AD3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ด้านเอกสารและสถานที่</w:t>
            </w:r>
          </w:p>
          <w:p w14:paraId="1875515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7BDF96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E14CD5C" w14:textId="25E53015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="00AD35C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799" w:type="dxa"/>
          </w:tcPr>
          <w:p w14:paraId="7F173B6D" w14:textId="04068888" w:rsidR="00313D38" w:rsidRPr="000C2AAC" w:rsidRDefault="00AD35C8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(ตามประเภทอาหารที่ผลิตและการมอบอำนาจ)</w:t>
            </w:r>
          </w:p>
        </w:tc>
      </w:tr>
      <w:tr w:rsidR="00313D38" w:rsidRPr="000C2AAC" w14:paraId="0962E727" w14:textId="77777777" w:rsidTr="00313D38">
        <w:tc>
          <w:tcPr>
            <w:tcW w:w="675" w:type="dxa"/>
            <w:vAlign w:val="center"/>
          </w:tcPr>
          <w:p w14:paraId="464326F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939BF0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576209FE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72633AE" w14:textId="16244072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ผู้มีอำนาจลงนาม พิจารณาอนุญาตหรือไม่อนุญาต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และลงนาม</w:t>
            </w:r>
          </w:p>
          <w:p w14:paraId="3F99955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2022EF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8D0EB89" w14:textId="305BB689" w:rsidR="00313D38" w:rsidRPr="000C2AAC" w:rsidRDefault="00313D38" w:rsidP="00452B6B">
            <w:pPr>
              <w:rPr>
                <w:rFonts w:asciiTheme="minorBidi" w:hAnsiTheme="minorBidi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อาหารและยา</w:t>
            </w:r>
            <w:r w:rsidR="00AD35C8">
              <w:rPr>
                <w:rFonts w:asciiTheme="minorBidi" w:hAnsiTheme="minorBidi"/>
              </w:rPr>
              <w:t>/</w:t>
            </w:r>
            <w:r w:rsidR="00AD35C8" w:rsidRPr="00AD3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799" w:type="dxa"/>
          </w:tcPr>
          <w:p w14:paraId="71E8C1E2" w14:textId="49D2027A" w:rsidR="00313D38" w:rsidRPr="000C2AAC" w:rsidRDefault="00AD35C8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(ตามประเภทอาหารที่ผลิตและ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การมอบอำนาจ)</w:t>
            </w:r>
          </w:p>
        </w:tc>
      </w:tr>
      <w:tr w:rsidR="00313D38" w:rsidRPr="000C2AAC" w14:paraId="78AD8C60" w14:textId="77777777" w:rsidTr="00313D38">
        <w:tc>
          <w:tcPr>
            <w:tcW w:w="675" w:type="dxa"/>
            <w:vAlign w:val="center"/>
          </w:tcPr>
          <w:p w14:paraId="324A73F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D4EEE44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0817A15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56024FE" w14:textId="30C0FD2A" w:rsidR="00313D38" w:rsidRPr="000C2AAC" w:rsidRDefault="00313D38" w:rsidP="00AD35C8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แจ้งผลการพิจารณาและส่งมอบแก่ผู้ประกอบการภายใน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 หลังเสร็จสิ้นการพิจารณา และออกใบสั่งชำระค่าธรรมเนียม แล้วแต่กรณี</w:t>
            </w:r>
          </w:p>
        </w:tc>
        <w:tc>
          <w:tcPr>
            <w:tcW w:w="1368" w:type="dxa"/>
          </w:tcPr>
          <w:p w14:paraId="6477F90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998F900" w14:textId="455F07C7" w:rsidR="00313D38" w:rsidRPr="000C2AAC" w:rsidRDefault="00313D38" w:rsidP="00452B6B">
            <w:pPr>
              <w:rPr>
                <w:rFonts w:asciiTheme="minorBidi" w:hAnsiTheme="minorBidi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="00AD35C8" w:rsidRPr="00AD35C8">
              <w:rPr>
                <w:rFonts w:asciiTheme="minorBidi" w:hAnsiTheme="minorBidi"/>
                <w:sz w:val="32"/>
                <w:szCs w:val="32"/>
              </w:rPr>
              <w:t>/</w:t>
            </w:r>
            <w:r w:rsidR="00AD35C8" w:rsidRPr="00AD3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</w:t>
            </w:r>
          </w:p>
        </w:tc>
        <w:tc>
          <w:tcPr>
            <w:tcW w:w="1799" w:type="dxa"/>
          </w:tcPr>
          <w:p w14:paraId="2C955A1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663D1A3A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D35C8">
        <w:rPr>
          <w:rFonts w:asciiTheme="minorBidi" w:hAnsiTheme="minorBidi"/>
          <w:noProof/>
          <w:sz w:val="32"/>
          <w:szCs w:val="32"/>
        </w:rPr>
        <w:t>26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276"/>
        <w:gridCol w:w="992"/>
        <w:gridCol w:w="992"/>
        <w:gridCol w:w="992"/>
        <w:gridCol w:w="2907"/>
      </w:tblGrid>
      <w:tr w:rsidR="00600A25" w:rsidRPr="000C2AAC" w14:paraId="14EA5AED" w14:textId="77777777" w:rsidTr="006234D1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52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6" w:type="dxa"/>
            <w:vAlign w:val="center"/>
          </w:tcPr>
          <w:p w14:paraId="5EBD3224" w14:textId="6D4B0138" w:rsidR="00422EAB" w:rsidRPr="000C2AAC" w:rsidRDefault="004E651F" w:rsidP="007D7868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992" w:type="dxa"/>
            <w:vAlign w:val="center"/>
          </w:tcPr>
          <w:p w14:paraId="1B3968FF" w14:textId="77777777" w:rsidR="00422EAB" w:rsidRPr="000C2AAC" w:rsidRDefault="00422EAB" w:rsidP="007D7868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7D7868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907" w:type="dxa"/>
            <w:vAlign w:val="center"/>
          </w:tcPr>
          <w:p w14:paraId="39413065" w14:textId="77777777" w:rsidR="00422EAB" w:rsidRPr="000C2AAC" w:rsidRDefault="00422EAB" w:rsidP="007D7868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6234D1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เอกสารประกอบการยื่นคำขอใหม่</w:t>
            </w:r>
          </w:p>
        </w:tc>
        <w:tc>
          <w:tcPr>
            <w:tcW w:w="1276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B310B45" w14:textId="77777777" w:rsidTr="006234D1">
        <w:tc>
          <w:tcPr>
            <w:tcW w:w="675" w:type="dxa"/>
            <w:vAlign w:val="center"/>
          </w:tcPr>
          <w:p w14:paraId="34EF3A4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89BBC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แบบฟอร์มคำขอ</w:t>
            </w:r>
          </w:p>
        </w:tc>
        <w:tc>
          <w:tcPr>
            <w:tcW w:w="1276" w:type="dxa"/>
          </w:tcPr>
          <w:p w14:paraId="69933E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0CF73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19E52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1D427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30AAA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D33D123" w14:textId="77777777" w:rsidTr="006234D1">
        <w:tc>
          <w:tcPr>
            <w:tcW w:w="675" w:type="dxa"/>
            <w:vAlign w:val="center"/>
          </w:tcPr>
          <w:p w14:paraId="238A49A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B397C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1.1.1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คำขอขึ้นทะเบียนตำรับอาหาร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.17)</w:t>
            </w:r>
          </w:p>
        </w:tc>
        <w:tc>
          <w:tcPr>
            <w:tcW w:w="1276" w:type="dxa"/>
          </w:tcPr>
          <w:p w14:paraId="376B9C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6579A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9D97A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7336D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B0EADF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เฉพาะกรณีสถานที่ผลิตเป็นโรงงาน หรือกรณีนำเข้า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พิมพ์หรือเขียนด้วยตัวบรรจง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8A4C56F" w14:textId="77777777" w:rsidTr="006234D1">
        <w:tc>
          <w:tcPr>
            <w:tcW w:w="675" w:type="dxa"/>
            <w:vAlign w:val="center"/>
          </w:tcPr>
          <w:p w14:paraId="27EB1CB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1B922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1.1.2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คำขออนุญาตใช้ฉลากอาหาร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276" w:type="dxa"/>
          </w:tcPr>
          <w:p w14:paraId="36658F9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14216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0F5405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5699B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F8FBF25" w14:textId="5EA630F6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เฉพาะกรณีสถานที่ผลิตไม่เข้าข่ายโรงงาน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พิมพ์เท่านั้น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</w:t>
            </w:r>
            <w:r w:rsidR="00AD3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</w:t>
            </w:r>
            <w:r w:rsid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1E75D63" w14:textId="77777777" w:rsidTr="006234D1">
        <w:tc>
          <w:tcPr>
            <w:tcW w:w="675" w:type="dxa"/>
            <w:vAlign w:val="center"/>
          </w:tcPr>
          <w:p w14:paraId="543708B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E573D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ใบอนุญาตที่เกี่ยวข้องกับสถานประกอบการ</w:t>
            </w:r>
          </w:p>
        </w:tc>
        <w:tc>
          <w:tcPr>
            <w:tcW w:w="1276" w:type="dxa"/>
          </w:tcPr>
          <w:p w14:paraId="53E17D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C90D1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AC051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EF891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0EF28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E53D434" w14:textId="77777777" w:rsidTr="006234D1">
        <w:tc>
          <w:tcPr>
            <w:tcW w:w="675" w:type="dxa"/>
            <w:vAlign w:val="center"/>
          </w:tcPr>
          <w:p w14:paraId="63F685C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37692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1.2.1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.2 )</w:t>
            </w:r>
          </w:p>
        </w:tc>
        <w:tc>
          <w:tcPr>
            <w:tcW w:w="1276" w:type="dxa"/>
          </w:tcPr>
          <w:p w14:paraId="76D10BB3" w14:textId="33431E9C" w:rsidR="00AC4ACB" w:rsidRPr="00AD35C8" w:rsidRDefault="00AD35C8" w:rsidP="00AC4ACB">
            <w:pPr>
              <w:rPr>
                <w:rFonts w:asciiTheme="minorBidi" w:hAnsiTheme="minorBidi"/>
                <w:lang w:bidi="th-TH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4CBABA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2995B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0632A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75E78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เฉพาะกรณีสถานที่ผลิตเข้าข่ายโรงงาน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052CE27" w14:textId="77777777" w:rsidTr="006234D1">
        <w:tc>
          <w:tcPr>
            <w:tcW w:w="675" w:type="dxa"/>
            <w:vAlign w:val="center"/>
          </w:tcPr>
          <w:p w14:paraId="3100B06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27B12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1.2.2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.7 )</w:t>
            </w:r>
          </w:p>
        </w:tc>
        <w:tc>
          <w:tcPr>
            <w:tcW w:w="1276" w:type="dxa"/>
          </w:tcPr>
          <w:p w14:paraId="467E478C" w14:textId="04B483F3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758B93E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6B733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D2C9E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3D7FE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เฉพาะกรณีนำเข้า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แนบหนังสือหรือใบรับรองสถานที่ผลิตอาหารต่างประเทศสำหรับการนำเข้าตามประกาศสำนักงานคณะกรรมการอาหารและยา เรื่องใบรับรองสถานที่ผลิตสำหรับการนำเข้า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7D50FEB" w14:textId="77777777" w:rsidTr="006234D1">
        <w:tc>
          <w:tcPr>
            <w:tcW w:w="675" w:type="dxa"/>
            <w:vAlign w:val="center"/>
          </w:tcPr>
          <w:p w14:paraId="43BB7FC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B2154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1.2.3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ใบคำขอรับเลขสถานที่ผลิตอาหารที่ไม่เข้าข่ายโรงงาน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276" w:type="dxa"/>
          </w:tcPr>
          <w:p w14:paraId="18B85079" w14:textId="7C0007EB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71F3FD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84A9B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14597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4A10398" w14:textId="76A2D309" w:rsidR="00AD35C8" w:rsidRPr="00AD35C8" w:rsidRDefault="00AC4ACB" w:rsidP="00AD35C8">
            <w:pPr>
              <w:pStyle w:val="ListParagraph"/>
              <w:numPr>
                <w:ilvl w:val="0"/>
                <w:numId w:val="13"/>
              </w:numPr>
              <w:tabs>
                <w:tab w:val="left" w:pos="374"/>
              </w:tabs>
              <w:ind w:left="34" w:firstLine="0"/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เฉพาะกรณีสถานที่ผลิตไม่เข้าข่ายโรงงาน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 w:rsidR="00AD35C8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ให้แนบเพิ่มสำเนาแบบการแก้ไขสถานที่ผลิตไม่เข้าข่ายโรงงาน 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</w:rPr>
              <w:t xml:space="preserve">.2 ) </w:t>
            </w:r>
            <w:r w:rsidRPr="00AD3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ด้วย สำหรับกรณีสถานที่ผลิตมีการแก้รายการขอสถานที่ผลิตอาหารที่ไม่เข้าข่ายโรงงาน</w:t>
            </w:r>
            <w:r w:rsid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)</w:t>
            </w:r>
          </w:p>
          <w:p w14:paraId="05C73F53" w14:textId="68A81E58" w:rsidR="00AD35C8" w:rsidRPr="00AD35C8" w:rsidRDefault="00AD35C8" w:rsidP="00AD35C8">
            <w:pPr>
              <w:pStyle w:val="ListParagraph"/>
              <w:ind w:left="34"/>
              <w:rPr>
                <w:rFonts w:asciiTheme="minorBidi" w:hAnsiTheme="minorBidi"/>
              </w:rPr>
            </w:pPr>
          </w:p>
        </w:tc>
      </w:tr>
      <w:tr w:rsidR="00AC4ACB" w:rsidRPr="000C2AAC" w14:paraId="555EAEBF" w14:textId="77777777" w:rsidTr="006234D1">
        <w:tc>
          <w:tcPr>
            <w:tcW w:w="675" w:type="dxa"/>
            <w:vAlign w:val="center"/>
          </w:tcPr>
          <w:p w14:paraId="53D0901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335E8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รายงานผลการตรวจวิเคราะห์คุณภาพหรือมาตรฐานวัตถุเจือปนอาหาร</w:t>
            </w:r>
          </w:p>
        </w:tc>
        <w:tc>
          <w:tcPr>
            <w:tcW w:w="1276" w:type="dxa"/>
          </w:tcPr>
          <w:p w14:paraId="462DFD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D71D0E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267D3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42809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F0106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7E0AA24" w14:textId="77777777" w:rsidTr="006234D1">
        <w:tc>
          <w:tcPr>
            <w:tcW w:w="675" w:type="dxa"/>
            <w:vAlign w:val="center"/>
          </w:tcPr>
          <w:p w14:paraId="2C62CAB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50806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หนังสือแจ้งสูตรส่วนประกอบ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กรรมวิธีการผลิต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ข้อกำหนดคุณภาพมาตรฐานของผลิตภัณฑ์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ข้อกำหนดคุณภาพมาตรฐานของวัตถุเจือปนอาหารที่ใช้เป็นวัตถุดิบ</w:t>
            </w:r>
          </w:p>
        </w:tc>
        <w:tc>
          <w:tcPr>
            <w:tcW w:w="1276" w:type="dxa"/>
          </w:tcPr>
          <w:p w14:paraId="7FE5C1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C34F2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63A738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B6F90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1FD27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กรณีนำเข้าให้ใช้เอกสารฉบับจริงที่มีลายเซนต์และอาจมีตราประทับของบริษัทผู้ผลิตด้วยก็ได้ กรณีสำเนาให้รับรองว่า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เป็นเอกสารจากผู้ผลิตจริง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กรณีผลิตในประเทศใช้เอกสารฉบับจริงลงนามโดยผู้ดำเนินกิจการหรือผู้รับผิดชอบในการผลิต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2EF7D7F" w14:textId="77777777" w:rsidTr="006234D1">
        <w:tc>
          <w:tcPr>
            <w:tcW w:w="675" w:type="dxa"/>
            <w:vAlign w:val="center"/>
          </w:tcPr>
          <w:p w14:paraId="00EC2F1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FD6B9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เอกสารอื่นประกอบการพิจารณา เช่น เอกสารประกอบการพิจารณาการแจ้งวิธีใช้วัตถุเจือปนอาหาร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ผลวิเคราะห์สารอาหาร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เอกสารหรือหลักฐานที่สนับสนุนการแสดงข้อความหรือสัญลักษณ์บนฉลาก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B9570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F194A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84CD3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64FCB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E385A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DBDB525" w14:textId="77777777" w:rsidTr="006234D1">
        <w:tc>
          <w:tcPr>
            <w:tcW w:w="675" w:type="dxa"/>
            <w:vAlign w:val="center"/>
          </w:tcPr>
          <w:p w14:paraId="68AE579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36214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ฉลากและคู่มือประกอบการจำหน่าย</w:t>
            </w:r>
          </w:p>
        </w:tc>
        <w:tc>
          <w:tcPr>
            <w:tcW w:w="1276" w:type="dxa"/>
          </w:tcPr>
          <w:p w14:paraId="64C65A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8910E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5FE3C0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F6FB6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14:paraId="3BA9D7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กรณีฉลากมีภาษาต่างประเทศที่ไม่ใช่ภาษาอังกฤษให้แนบคำแปลด้วย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811F411" w14:textId="77777777" w:rsidTr="006234D1">
        <w:tc>
          <w:tcPr>
            <w:tcW w:w="675" w:type="dxa"/>
            <w:vAlign w:val="center"/>
          </w:tcPr>
          <w:p w14:paraId="71DB569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69676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ตัวอย่างอาหาร</w:t>
            </w:r>
          </w:p>
        </w:tc>
        <w:tc>
          <w:tcPr>
            <w:tcW w:w="1276" w:type="dxa"/>
          </w:tcPr>
          <w:p w14:paraId="55498E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1FE2D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F2A92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F3E28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14:paraId="3EA557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ฉพาะกรณีลักษณะปรากฏหรือผลวิเคราะห์ระบุลักษณะกายภาพไม่สอดคล้องกับข้อกำหนดคุณภาพมาตรฐานตามกฏหมายให้นำส่งตัวอย่าง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หน่วย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370E4F7" w14:textId="77777777" w:rsidTr="006234D1">
        <w:tc>
          <w:tcPr>
            <w:tcW w:w="675" w:type="dxa"/>
            <w:vAlign w:val="center"/>
          </w:tcPr>
          <w:p w14:paraId="13CD0FA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CDDA3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276" w:type="dxa"/>
          </w:tcPr>
          <w:p w14:paraId="1DD363D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1A90C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D6030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E36C4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6248E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เฉพาะกรณีผู้รับมอบอำนาจมาดำเนินการ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่านการตรวจสอบและรับรองจากพนักงานเจ้าหน้าที่สำนักอาหารหรือสำนักงานสาธารณสุขจังหวัดที่เกี่ยวข้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0AF0AF9" w14:textId="77777777" w:rsidTr="006234D1">
        <w:tc>
          <w:tcPr>
            <w:tcW w:w="675" w:type="dxa"/>
            <w:vAlign w:val="center"/>
          </w:tcPr>
          <w:p w14:paraId="7D0CC3C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DBF80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1.9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หนังสือรับรองการจดทะเบียนนิติบุคคลที่คัดจากกระทรวงพาณิชย์</w:t>
            </w:r>
          </w:p>
        </w:tc>
        <w:tc>
          <w:tcPr>
            <w:tcW w:w="1276" w:type="dxa"/>
          </w:tcPr>
          <w:p w14:paraId="66A946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6EFC4A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758BD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263CD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14:paraId="29D08C9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เฉพาะกรณีนิติบุคคล และกรรมการผู้มีอำนาจลงนามผูกพันนิติบุคคล ลงนามในแบบ 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.17/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เดือนของวันที่ใช้สำเนา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FCF37F2" w14:textId="77777777" w:rsidTr="006234D1">
        <w:tc>
          <w:tcPr>
            <w:tcW w:w="675" w:type="dxa"/>
            <w:vAlign w:val="center"/>
          </w:tcPr>
          <w:p w14:paraId="1644C52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74D3D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1.10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แบบตรวจสอบคำขอและบันทึกข้อบกพร่องสำหรับอาหาร ประเภท วัตถุเจือปนอาหาร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(checklist)</w:t>
            </w:r>
          </w:p>
        </w:tc>
        <w:tc>
          <w:tcPr>
            <w:tcW w:w="1276" w:type="dxa"/>
          </w:tcPr>
          <w:p w14:paraId="193FC4E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E72D5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681C0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ACA13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14:paraId="45516C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0ECD88B" w14:textId="77777777" w:rsidTr="006234D1">
        <w:tc>
          <w:tcPr>
            <w:tcW w:w="675" w:type="dxa"/>
            <w:vAlign w:val="center"/>
          </w:tcPr>
          <w:p w14:paraId="2BA2196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4B654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เอกสารประกอบการยื่นแก้ไข</w:t>
            </w:r>
          </w:p>
        </w:tc>
        <w:tc>
          <w:tcPr>
            <w:tcW w:w="1276" w:type="dxa"/>
          </w:tcPr>
          <w:p w14:paraId="61D932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47051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3E7BD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C60F5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EC404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6B25FFE" w14:textId="77777777" w:rsidTr="006234D1">
        <w:tc>
          <w:tcPr>
            <w:tcW w:w="675" w:type="dxa"/>
            <w:vAlign w:val="center"/>
          </w:tcPr>
          <w:p w14:paraId="793C41F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7BC33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แบบฟอร์มคำขอ</w:t>
            </w:r>
          </w:p>
        </w:tc>
        <w:tc>
          <w:tcPr>
            <w:tcW w:w="1276" w:type="dxa"/>
          </w:tcPr>
          <w:p w14:paraId="2A04C6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1431A5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FB90D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9595B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14:paraId="441077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156AA5C" w14:textId="77777777" w:rsidTr="006234D1">
        <w:tc>
          <w:tcPr>
            <w:tcW w:w="675" w:type="dxa"/>
            <w:vAlign w:val="center"/>
          </w:tcPr>
          <w:p w14:paraId="44196C1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E5385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คำขอแก้ไขรายการ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.19)</w:t>
            </w:r>
          </w:p>
        </w:tc>
        <w:tc>
          <w:tcPr>
            <w:tcW w:w="1276" w:type="dxa"/>
          </w:tcPr>
          <w:p w14:paraId="0522D72E" w14:textId="5697B165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อาหาร/สสจ.</w:t>
            </w:r>
          </w:p>
        </w:tc>
        <w:tc>
          <w:tcPr>
            <w:tcW w:w="992" w:type="dxa"/>
          </w:tcPr>
          <w:p w14:paraId="24A5A2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14:paraId="015147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259C2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BE4BDE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โรงงาน หรือกรณีนำเข้า สามารถพิมพ์หรือเขียนด้วยตัวบรรจง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กรณีแก้ไขรายการตามบัญชีหมายเลข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แนบท้ายระเบียบสำนักงานคณะกรรมการอาหารและยาว่าด้วย การดำเนินการเกี่ยวกับเลขสารบบอาหาร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.2557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ให้พิมพ์เท่านั้น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643F639" w14:textId="77777777" w:rsidTr="006234D1">
        <w:tc>
          <w:tcPr>
            <w:tcW w:w="675" w:type="dxa"/>
            <w:vAlign w:val="center"/>
          </w:tcPr>
          <w:p w14:paraId="54D286A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B8423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แบบการแก้ไขรายละเอียดของอาหารที่ได้รับอนุญาตใช้ฉลากอาหาร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</w:t>
            </w:r>
          </w:p>
        </w:tc>
        <w:tc>
          <w:tcPr>
            <w:tcW w:w="1276" w:type="dxa"/>
          </w:tcPr>
          <w:p w14:paraId="07503BB5" w14:textId="2532DB50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2C0F55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6343E2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E50C2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B43E2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เฉพาะกรณีสถานที่ผลิตไม่เข้าข่ายโรงงาน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พิมพ์เท่านั้น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F1D084E" w14:textId="77777777" w:rsidTr="006234D1">
        <w:tc>
          <w:tcPr>
            <w:tcW w:w="675" w:type="dxa"/>
            <w:vAlign w:val="center"/>
          </w:tcPr>
          <w:p w14:paraId="6849B8F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F4957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ใบสำคัญการขึ้นทะเบียนตำรับอาหาร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.18)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หรือคำขออนุญาตใช้ฉลากอาหาร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276" w:type="dxa"/>
          </w:tcPr>
          <w:p w14:paraId="6B9EB6CA" w14:textId="46B61630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42D74E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8E9A7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6D3B6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53076E3D" w14:textId="527E0681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แนบใบสำคัญฉบับจริงเฉพาะกรณีแก้ไขรายการในใบสำคัญฯ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แนบฉบับสำเนา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9BDE587" w14:textId="77777777" w:rsidTr="006234D1">
        <w:tc>
          <w:tcPr>
            <w:tcW w:w="675" w:type="dxa"/>
            <w:vAlign w:val="center"/>
          </w:tcPr>
          <w:p w14:paraId="77D4729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C3E393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ฉลากอาหารเดิมที่ได้รับอนุญาต</w:t>
            </w:r>
          </w:p>
        </w:tc>
        <w:tc>
          <w:tcPr>
            <w:tcW w:w="1276" w:type="dxa"/>
          </w:tcPr>
          <w:p w14:paraId="6A26E6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1677F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2A9AAC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ADE46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C371F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กรณีขอยกเลิกหรือผ่อนผันขอใช้ฉลากเดิม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D110654" w14:textId="77777777" w:rsidTr="006234D1">
        <w:tc>
          <w:tcPr>
            <w:tcW w:w="675" w:type="dxa"/>
            <w:vAlign w:val="center"/>
          </w:tcPr>
          <w:p w14:paraId="451B3DB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11B6E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ฉลากอาหารใหม่ที่ขอแก้ไข</w:t>
            </w:r>
          </w:p>
        </w:tc>
        <w:tc>
          <w:tcPr>
            <w:tcW w:w="1276" w:type="dxa"/>
          </w:tcPr>
          <w:p w14:paraId="54792F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481602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F7A96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CFF22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2D8AA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การเพิ่มหรือแก้ไขรายละเอียดในแบบฉลาก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8337E39" w14:textId="77777777" w:rsidTr="006234D1">
        <w:tc>
          <w:tcPr>
            <w:tcW w:w="675" w:type="dxa"/>
            <w:vAlign w:val="center"/>
          </w:tcPr>
          <w:p w14:paraId="312C8F9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58D94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หนังสือชี้แจงเหตุผลการแก้ไขจากผู้ผลิตฉบับจริง</w:t>
            </w:r>
          </w:p>
        </w:tc>
        <w:tc>
          <w:tcPr>
            <w:tcW w:w="1276" w:type="dxa"/>
          </w:tcPr>
          <w:p w14:paraId="737B94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70AB3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09278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E20C6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A6DFA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ตามแต่กรณี เช่น หนังสือชี้แจงการเปลี่ยนที่ตั้งผู้ผลิต หนังสือชี้แจงการแก้ไขชื่ออาหารหรือเครื่องหมายการค้า เป็นต้น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EC388BD" w14:textId="77777777" w:rsidTr="006234D1">
        <w:tc>
          <w:tcPr>
            <w:tcW w:w="675" w:type="dxa"/>
            <w:vAlign w:val="center"/>
          </w:tcPr>
          <w:p w14:paraId="5A7E24D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45898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หนังสือแจ้งสูตร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ส่วนประกอบและ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 กรรมวิธีการผลิตจากผู้ผลิต กรณีแก้ไขสูตรส่วนประกอบหรือกรรมวิธีการผลิต แล้วแต่กรณี</w:t>
            </w:r>
          </w:p>
        </w:tc>
        <w:tc>
          <w:tcPr>
            <w:tcW w:w="1276" w:type="dxa"/>
          </w:tcPr>
          <w:p w14:paraId="45D9E1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992" w:type="dxa"/>
          </w:tcPr>
          <w:p w14:paraId="529DA0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4336EF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4344B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549E42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92C4F95" w14:textId="77777777" w:rsidTr="006234D1">
        <w:tc>
          <w:tcPr>
            <w:tcW w:w="675" w:type="dxa"/>
            <w:vAlign w:val="center"/>
          </w:tcPr>
          <w:p w14:paraId="4E616DD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ABF86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ตารางเปรียบเทียบสูตรส่วนประกอบปัจจุบันและสูตรส่วนประกอบใหม่</w:t>
            </w:r>
          </w:p>
        </w:tc>
        <w:tc>
          <w:tcPr>
            <w:tcW w:w="1276" w:type="dxa"/>
          </w:tcPr>
          <w:p w14:paraId="70A735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9C779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48BF0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7A193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CAF39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กรณีมีการแก้ไขสูตรส่วนประกอบ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15F04EA" w14:textId="77777777" w:rsidTr="006234D1">
        <w:tc>
          <w:tcPr>
            <w:tcW w:w="675" w:type="dxa"/>
            <w:vAlign w:val="center"/>
          </w:tcPr>
          <w:p w14:paraId="13F5F93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E67B1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เอกสารหรือหลักฐานที่สนับสนุนการแสดงข้อความหรือสัญลักษณ์บนฉลาก</w:t>
            </w:r>
          </w:p>
        </w:tc>
        <w:tc>
          <w:tcPr>
            <w:tcW w:w="1276" w:type="dxa"/>
          </w:tcPr>
          <w:p w14:paraId="4B1F4C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AB9E2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82554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B3008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CBAB2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D82DA8D" w14:textId="77777777" w:rsidTr="006234D1">
        <w:tc>
          <w:tcPr>
            <w:tcW w:w="675" w:type="dxa"/>
            <w:vAlign w:val="center"/>
          </w:tcPr>
          <w:p w14:paraId="054C36C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7DDA1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2.9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เอกสารหรือหลักฐานอื่นที่เกี่ยวข้อง</w:t>
            </w:r>
          </w:p>
        </w:tc>
        <w:tc>
          <w:tcPr>
            <w:tcW w:w="1276" w:type="dxa"/>
          </w:tcPr>
          <w:p w14:paraId="6C90EE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F2401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354F6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D822C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5FE72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6877B228" w14:textId="77777777" w:rsidTr="006234D1">
        <w:tc>
          <w:tcPr>
            <w:tcW w:w="675" w:type="dxa"/>
            <w:vAlign w:val="center"/>
          </w:tcPr>
          <w:p w14:paraId="10071C6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BDA6D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ใบอนุญาตที่เกี่ยวข้องกับสถานประกอบการ</w:t>
            </w:r>
          </w:p>
        </w:tc>
        <w:tc>
          <w:tcPr>
            <w:tcW w:w="1276" w:type="dxa"/>
          </w:tcPr>
          <w:p w14:paraId="059BEA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49880F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3D9A4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F90D1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1C11C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BD0EC88" w14:textId="77777777" w:rsidTr="006234D1">
        <w:tc>
          <w:tcPr>
            <w:tcW w:w="675" w:type="dxa"/>
            <w:vAlign w:val="center"/>
          </w:tcPr>
          <w:p w14:paraId="52FA974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28A5B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2.10.1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ใบอนุญาตนำเข้าหรือสั่งอาหารเข้ามาในราชอาณาจักร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.7 )</w:t>
            </w:r>
          </w:p>
        </w:tc>
        <w:tc>
          <w:tcPr>
            <w:tcW w:w="1276" w:type="dxa"/>
          </w:tcPr>
          <w:p w14:paraId="40D5EC4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9D564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7EBD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B3206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91DEB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กรณีนำเข้า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B8C3E73" w14:textId="77777777" w:rsidTr="006234D1">
        <w:tc>
          <w:tcPr>
            <w:tcW w:w="675" w:type="dxa"/>
            <w:vAlign w:val="center"/>
          </w:tcPr>
          <w:p w14:paraId="290EFE1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F3591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2.10.2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.2 )</w:t>
            </w:r>
          </w:p>
        </w:tc>
        <w:tc>
          <w:tcPr>
            <w:tcW w:w="1276" w:type="dxa"/>
          </w:tcPr>
          <w:p w14:paraId="0526D4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DAECA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59310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5F4E6D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3F47AB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กรณีสถานที่ผลิตเข้าข่ายเป็นโรงงาน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65E5E4B" w14:textId="77777777" w:rsidTr="006234D1">
        <w:tc>
          <w:tcPr>
            <w:tcW w:w="675" w:type="dxa"/>
            <w:vAlign w:val="center"/>
          </w:tcPr>
          <w:p w14:paraId="0E44848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59D75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2.10.3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ใบคำขอรับเลขสถานที่ผลิตอาหารที่ไม่เข้าข่ายโรงงาน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276" w:type="dxa"/>
          </w:tcPr>
          <w:p w14:paraId="34C0FB9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A81374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A33AE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BC9F8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E61BB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กรณีผลิตสถานที่ผลิตไม่เข้าข่ายโรงงาน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3A373C9" w14:textId="77777777" w:rsidTr="006234D1">
        <w:tc>
          <w:tcPr>
            <w:tcW w:w="675" w:type="dxa"/>
            <w:vAlign w:val="center"/>
          </w:tcPr>
          <w:p w14:paraId="6D54260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042EE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276" w:type="dxa"/>
          </w:tcPr>
          <w:p w14:paraId="32C45A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1E2DE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777BD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7B8CB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7675E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เฉพาะกรณีผู้รับมอบอำนาจมาดำเนินการ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ได้รับการตรวจสอบและ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รับรองจากพนักงานเจ้าหน้าที่สำนักอาหารหรือสำนักงานสาธารณสุขจังหวัดที่เกี่ยวข้อง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AB71049" w14:textId="77777777" w:rsidTr="006234D1">
        <w:tc>
          <w:tcPr>
            <w:tcW w:w="675" w:type="dxa"/>
            <w:vAlign w:val="center"/>
          </w:tcPr>
          <w:p w14:paraId="509DA5B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AEAF9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2.12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แบบตรวจสอบคำขอและบันทึกข้อบกพร่องสำหรับอาหาร ประเภท วัตถุเจือปนอาหาร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(checklist)</w:t>
            </w:r>
          </w:p>
        </w:tc>
        <w:tc>
          <w:tcPr>
            <w:tcW w:w="1276" w:type="dxa"/>
          </w:tcPr>
          <w:p w14:paraId="337B40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1A70842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989D9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86AED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691F8E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753EBDD" w14:textId="77777777" w:rsidTr="006234D1">
        <w:tc>
          <w:tcPr>
            <w:tcW w:w="675" w:type="dxa"/>
            <w:vAlign w:val="center"/>
          </w:tcPr>
          <w:p w14:paraId="5BF8C65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1DDE1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ขอใบแทนใบสำคัญการขึ้นทะเบียนตำรับอาหาร</w:t>
            </w:r>
          </w:p>
        </w:tc>
        <w:tc>
          <w:tcPr>
            <w:tcW w:w="1276" w:type="dxa"/>
          </w:tcPr>
          <w:p w14:paraId="681A38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0FCDA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F518D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6B058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64A9C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FCCB6DA" w14:textId="77777777" w:rsidTr="006234D1">
        <w:tc>
          <w:tcPr>
            <w:tcW w:w="675" w:type="dxa"/>
            <w:vAlign w:val="center"/>
          </w:tcPr>
          <w:p w14:paraId="598C435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5005A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กรณีใบสำคัญการขึ้นทะเบียนตำรับอาหารสูญหาย</w:t>
            </w:r>
          </w:p>
        </w:tc>
        <w:tc>
          <w:tcPr>
            <w:tcW w:w="1276" w:type="dxa"/>
          </w:tcPr>
          <w:p w14:paraId="299A61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2A939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11A16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0D588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AD7B1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1904952" w14:textId="77777777" w:rsidTr="006234D1">
        <w:tc>
          <w:tcPr>
            <w:tcW w:w="675" w:type="dxa"/>
            <w:vAlign w:val="center"/>
          </w:tcPr>
          <w:p w14:paraId="7B8F979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EB695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3.1.1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คำขอใบแทนใบสำคัญการขึ้นทะเบียนตำรับอาหาร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.20)</w:t>
            </w:r>
          </w:p>
        </w:tc>
        <w:tc>
          <w:tcPr>
            <w:tcW w:w="1276" w:type="dxa"/>
          </w:tcPr>
          <w:p w14:paraId="4D9AEABE" w14:textId="066EF2AB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4B2C63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0F6BA7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45CD3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83843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พิมพ์หรือเขียนด้วยตัวบรรจง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กรรมการผู้จัดการซึ่งลงชื่อผูกพันบริษัทได้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9081FC1" w14:textId="77777777" w:rsidTr="006234D1">
        <w:tc>
          <w:tcPr>
            <w:tcW w:w="675" w:type="dxa"/>
            <w:vAlign w:val="center"/>
          </w:tcPr>
          <w:p w14:paraId="07598A4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11ACE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3.1.2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ใบแจ้งความฉบับจริงที่ระบุว่า ใบสำคัญการขึ้นทะเบียนตำรับอาหาร เลขที่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...(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ระบุเลขที่ตำรับรายการที่สูญหาย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)...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ได้สูญหายไป</w:t>
            </w:r>
          </w:p>
        </w:tc>
        <w:tc>
          <w:tcPr>
            <w:tcW w:w="1276" w:type="dxa"/>
          </w:tcPr>
          <w:p w14:paraId="4C724A91" w14:textId="10A7A40D" w:rsidR="00AC4ACB" w:rsidRPr="000C2AAC" w:rsidRDefault="00AD35C8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สถานีตำรวจท้องที่ที่ตั้งสถานประกอบการ</w:t>
            </w:r>
          </w:p>
        </w:tc>
        <w:tc>
          <w:tcPr>
            <w:tcW w:w="992" w:type="dxa"/>
          </w:tcPr>
          <w:p w14:paraId="57A36C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38B08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7D974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6C6851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DB54439" w14:textId="77777777" w:rsidTr="006234D1">
        <w:tc>
          <w:tcPr>
            <w:tcW w:w="675" w:type="dxa"/>
            <w:vAlign w:val="center"/>
          </w:tcPr>
          <w:p w14:paraId="47B71DA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6F8A6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กรณีใบสำคัญการขึ้นทะเบียนตำรับอาหารชำรุด หรือถูกทำลายบางส่วน</w:t>
            </w:r>
          </w:p>
        </w:tc>
        <w:tc>
          <w:tcPr>
            <w:tcW w:w="1276" w:type="dxa"/>
          </w:tcPr>
          <w:p w14:paraId="1C1FC2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967EA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2914B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B1B68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58295A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AC4EC47" w14:textId="77777777" w:rsidTr="006234D1">
        <w:tc>
          <w:tcPr>
            <w:tcW w:w="675" w:type="dxa"/>
            <w:vAlign w:val="center"/>
          </w:tcPr>
          <w:p w14:paraId="1E071D0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1F1FC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3.2.1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คำขอใบแทน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ใบสำคัญการขึ้นทะเบียนตำรับอาหาร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.20)</w:t>
            </w:r>
          </w:p>
        </w:tc>
        <w:tc>
          <w:tcPr>
            <w:tcW w:w="1276" w:type="dxa"/>
          </w:tcPr>
          <w:p w14:paraId="0B7B00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992" w:type="dxa"/>
          </w:tcPr>
          <w:p w14:paraId="08C4E2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43227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3142D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080F37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ลงนามโดยผู้ดำเนินกิจการ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กรรมการผู้จัดการ ซึ่งลงชื่อผูกพันบริษัทได้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3CFA90C" w14:textId="77777777" w:rsidTr="006234D1">
        <w:tc>
          <w:tcPr>
            <w:tcW w:w="675" w:type="dxa"/>
            <w:vAlign w:val="center"/>
          </w:tcPr>
          <w:p w14:paraId="7FA9305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18B05D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3.2.2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ใบสำคัญการขึ้นทะเบียนตำรับอาหารที่ชำรุด หรือถูกทำลาย</w:t>
            </w:r>
          </w:p>
        </w:tc>
        <w:tc>
          <w:tcPr>
            <w:tcW w:w="1276" w:type="dxa"/>
          </w:tcPr>
          <w:p w14:paraId="41021C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0916D2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B910B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6857F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A8BE4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A467A7D" w14:textId="77777777" w:rsidTr="006234D1">
        <w:tc>
          <w:tcPr>
            <w:tcW w:w="675" w:type="dxa"/>
            <w:vAlign w:val="center"/>
          </w:tcPr>
          <w:p w14:paraId="5094E4A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B15F7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เพิ่มฉลากส่งออก</w:t>
            </w:r>
          </w:p>
        </w:tc>
        <w:tc>
          <w:tcPr>
            <w:tcW w:w="1276" w:type="dxa"/>
          </w:tcPr>
          <w:p w14:paraId="14CB631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9A643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A766C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C2EDB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C9C11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C5D783B" w14:textId="77777777" w:rsidTr="006234D1">
        <w:tc>
          <w:tcPr>
            <w:tcW w:w="675" w:type="dxa"/>
            <w:vAlign w:val="center"/>
          </w:tcPr>
          <w:p w14:paraId="4CD5B66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DC328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หนังสือชี้แจงการขอเพิ่มฉลากที่ผลิตเพื่อส่งออกจำหน่ายนอกราชอาณาจักร</w:t>
            </w:r>
          </w:p>
        </w:tc>
        <w:tc>
          <w:tcPr>
            <w:tcW w:w="1276" w:type="dxa"/>
          </w:tcPr>
          <w:p w14:paraId="02EBAD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6687BA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15C55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E43BB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2773B1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กรรมการผู้จัดการซึ่งลงชื่อผูกพันบริษัทได้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0740FEC" w14:textId="77777777" w:rsidTr="006234D1">
        <w:tc>
          <w:tcPr>
            <w:tcW w:w="675" w:type="dxa"/>
            <w:vAlign w:val="center"/>
          </w:tcPr>
          <w:p w14:paraId="48DA1DB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2B3BF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ฉลากอาหารที่ประสงค์จะส่งออก</w:t>
            </w:r>
          </w:p>
        </w:tc>
        <w:tc>
          <w:tcPr>
            <w:tcW w:w="1276" w:type="dxa"/>
          </w:tcPr>
          <w:p w14:paraId="74BC70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C2F54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3EBC81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0C23A1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163C40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82592EB" w14:textId="77777777" w:rsidTr="006234D1">
        <w:tc>
          <w:tcPr>
            <w:tcW w:w="675" w:type="dxa"/>
            <w:vAlign w:val="center"/>
          </w:tcPr>
          <w:p w14:paraId="1F93887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9E7B5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คำแปลฉลากภาษาต่างประเทศ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ยกเว้นภาษาอังกฤษ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93ACD0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FD8DC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6D8AAC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C0ABC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2F1FA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3CDA860" w14:textId="77777777" w:rsidTr="006234D1">
        <w:tc>
          <w:tcPr>
            <w:tcW w:w="675" w:type="dxa"/>
            <w:vAlign w:val="center"/>
          </w:tcPr>
          <w:p w14:paraId="348214D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D6663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ใบสำคัญการขึ้นทะเบียนตำรับอาหาร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.18)</w:t>
            </w:r>
          </w:p>
        </w:tc>
        <w:tc>
          <w:tcPr>
            <w:tcW w:w="1276" w:type="dxa"/>
          </w:tcPr>
          <w:p w14:paraId="5BFB9F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F2552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5D7BD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08A96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4FCDC3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E3A8168" w14:textId="77777777" w:rsidTr="006234D1">
        <w:tc>
          <w:tcPr>
            <w:tcW w:w="675" w:type="dxa"/>
            <w:vAlign w:val="center"/>
          </w:tcPr>
          <w:p w14:paraId="23C1249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3A4C9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ใบอนุญาตผลิตอาหาร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276" w:type="dxa"/>
          </w:tcPr>
          <w:p w14:paraId="23D82877" w14:textId="531FC145" w:rsidR="00AC4ACB" w:rsidRPr="000C2AAC" w:rsidRDefault="00AD35C8" w:rsidP="00AC4ACB">
            <w:pPr>
              <w:rPr>
                <w:rFonts w:asciiTheme="minorBidi" w:hAnsiTheme="minorBidi"/>
              </w:rPr>
            </w:pPr>
            <w:r w:rsidRPr="00AD35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สำนักอาหาร/สสจ.</w:t>
            </w:r>
          </w:p>
        </w:tc>
        <w:tc>
          <w:tcPr>
            <w:tcW w:w="992" w:type="dxa"/>
          </w:tcPr>
          <w:p w14:paraId="369524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29A1F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DC2D7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14:paraId="76D46B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6A4A0FF3" w:rsidR="00A13B6C" w:rsidRPr="000C2AAC" w:rsidRDefault="00A13B6C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ใบสำคัญการขึ้นทะเบียนตำรับอาหาร </w:t>
            </w:r>
            <w:r w:rsidR="00FF0399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5,000 </w:t>
            </w:r>
            <w:r w:rsidR="00FF039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4A3C0961" w:rsidR="00E90756" w:rsidRDefault="00B509FC" w:rsidP="00E90756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ให้ผู้ยื่นคำขอฯตรวจสอบสถานะการได้รับอนุญาตตามช่องทางที่ระบุในใบรับคำขอ และชำระค่าธรรมเนียมที่ฝ่ายการเงินซึ่งอยู่ในศูนย์บริการ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OSSC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ใช้เวลาโดยประมาณ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นาที เมื่อชำระค่าธรรมเนียมแล้ว นำใบเสร็จรับเงิน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พร้อมหลักฐานแสดงตัวตน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มารับใบอนุญาตที่เคาน์เตอร์บริการ</w:t>
            </w:r>
            <w:r w:rsidR="00AD35C8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– </w:t>
            </w:r>
            <w:r w:rsidR="00AD35C8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กรณียื่นที่สำนักงานคณะกรรมการอาหารและยา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  <w:r w:rsidR="00AD35C8">
              <w:rPr>
                <w:rFonts w:asciiTheme="minorBidi" w:hAnsiTheme="minorBidi"/>
                <w:sz w:val="32"/>
                <w:szCs w:val="32"/>
              </w:rPr>
              <w:lastRenderedPageBreak/>
              <w:t xml:space="preserve">                 </w:t>
            </w:r>
            <w:r w:rsidR="00AD3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(ชำระค่าธรรมเนียม ณ กลุ่มงานคุ้มครองผู้บริโภคและเภสัชสาธารณสุขจังหวัดแพร่ </w:t>
            </w:r>
            <w:r w:rsidR="00AD35C8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–</w:t>
            </w:r>
            <w:r w:rsidR="00AD3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กรณียื่นที่สำนักงานสาธารณสุขจังหวัดแพร่)</w:t>
            </w:r>
          </w:p>
        </w:tc>
      </w:tr>
      <w:tr w:rsidR="00A13B6C" w:rsidRPr="000C2AAC" w14:paraId="0375B1E6" w14:textId="77777777" w:rsidTr="00090552">
        <w:tc>
          <w:tcPr>
            <w:tcW w:w="534" w:type="dxa"/>
          </w:tcPr>
          <w:p w14:paraId="35834C52" w14:textId="77777777" w:rsidR="00A13B6C" w:rsidRPr="000C2AAC" w:rsidRDefault="00A13B6C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913C1F4" w14:textId="27198304" w:rsidR="00A13B6C" w:rsidRPr="000C2AAC" w:rsidRDefault="00A13B6C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ใบแทนใบสำคัญการขึ้นทะเบียนตำรับอาหาร </w:t>
            </w:r>
            <w:r w:rsidR="00FF0399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500 </w:t>
            </w:r>
            <w:r w:rsidR="00FF039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บาท</w:t>
            </w:r>
          </w:p>
          <w:p w14:paraId="56047126" w14:textId="2E01D267" w:rsidR="00E90756" w:rsidRDefault="00B509FC" w:rsidP="00E9075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FF0399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ให้ผู้ยื่นคำขอฯตรวจสอบสถานะการได้รับอนุญาตตามช่องทางที่ระบุในใบรับคำขอ และชำระค่าธรรมเนียมที่ฝ่ายการเงินซึ่งอยู่ในศูนย์บริการ 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OSSC </w:t>
            </w:r>
            <w:r w:rsidR="00FF0399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ใช้เวลาโดยประมาณ 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FF0399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นาที เมื่อชำระค่าธรรมเนียมแล้ว นำใบเสร็จรับเงิน 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FF0399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พร้อมหลักฐานแสดงตัวตน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) </w:t>
            </w:r>
            <w:r w:rsidR="00FF0399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มารับใบอนุญาตที่เคาน์เตอร์บริการ</w:t>
            </w:r>
            <w:r w:rsidR="00FF0399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– </w:t>
            </w:r>
            <w:r w:rsidR="00FF0399"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cs/>
                <w:lang w:bidi="th-TH"/>
              </w:rPr>
              <w:t>กรณียื่นที่สำนักงานคณะกรรมการอาหารและยา</w:t>
            </w:r>
            <w:r w:rsidR="00FF0399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FF039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="00FF0399"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  <w:r w:rsidR="00FF0399">
              <w:rPr>
                <w:rFonts w:asciiTheme="minorBidi" w:hAnsiTheme="minorBidi"/>
                <w:sz w:val="32"/>
                <w:szCs w:val="32"/>
              </w:rPr>
              <w:t xml:space="preserve">                 </w:t>
            </w:r>
            <w:r w:rsidR="00FF039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(ชำระค่าธรรมเนียม ณ กลุ่มงานคุ้มครองผู้บริโภคและเภสัชสาธารณสุขจังหวัดแพร่ </w:t>
            </w:r>
            <w:r w:rsidR="00FF0399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–</w:t>
            </w:r>
            <w:r w:rsidR="00FF039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กรณียื่นที่สำนักงานสาธารณสุขจังหวัดแพร่)</w:t>
            </w:r>
          </w:p>
        </w:tc>
      </w:tr>
      <w:tr w:rsidR="00A13B6C" w:rsidRPr="000C2AAC" w14:paraId="5C9BD3C1" w14:textId="77777777" w:rsidTr="00090552">
        <w:tc>
          <w:tcPr>
            <w:tcW w:w="534" w:type="dxa"/>
          </w:tcPr>
          <w:p w14:paraId="55367808" w14:textId="77777777" w:rsidR="00A13B6C" w:rsidRPr="000C2AAC" w:rsidRDefault="00A13B6C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79C94" w14:textId="16F18972" w:rsidR="00A13B6C" w:rsidRPr="000C2AAC" w:rsidRDefault="00A13B6C" w:rsidP="007D7868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คำขออนุญาตใช้ฉลากอาหาร </w:t>
            </w:r>
          </w:p>
          <w:p w14:paraId="2A2EB328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72727E0F" w14:textId="77777777" w:rsidTr="00090552">
        <w:tc>
          <w:tcPr>
            <w:tcW w:w="534" w:type="dxa"/>
          </w:tcPr>
          <w:p w14:paraId="6117853A" w14:textId="77777777" w:rsidR="00A13B6C" w:rsidRPr="000C2AAC" w:rsidRDefault="00A13B6C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E5EF469" w14:textId="77777777" w:rsidR="00A13B6C" w:rsidRPr="000C2AAC" w:rsidRDefault="00A13B6C" w:rsidP="007D7868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การแก้ไขรายการอนุญาต</w:t>
            </w:r>
          </w:p>
          <w:p w14:paraId="7BD34106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0798AE67" w14:textId="77777777" w:rsidTr="00090552">
        <w:tc>
          <w:tcPr>
            <w:tcW w:w="534" w:type="dxa"/>
          </w:tcPr>
          <w:p w14:paraId="2D5B0175" w14:textId="77777777" w:rsidR="00A13B6C" w:rsidRPr="000C2AAC" w:rsidRDefault="00A13B6C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753B0A9" w14:textId="77777777" w:rsidR="00A13B6C" w:rsidRPr="000C2AAC" w:rsidRDefault="00A13B6C" w:rsidP="007D7868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หนังสือชี้แจงการขอเพิ่มฉลากที่ผลิตเพื่อส่งออกจำหน่ายนอกราชอาณาจักร</w:t>
            </w:r>
          </w:p>
          <w:p w14:paraId="00ACFDFE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FF0399" w:rsidRPr="00FE5B1A" w14:paraId="345749F2" w14:textId="77777777" w:rsidTr="0059076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5DD4B54" w14:textId="77777777" w:rsidR="00FF0399" w:rsidRPr="00184C1F" w:rsidRDefault="00FF0399" w:rsidP="00590767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59F88FD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FF0399" w:rsidRPr="00FE5B1A" w14:paraId="36715811" w14:textId="77777777" w:rsidTr="0059076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3BCA24E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6AB5890" w14:textId="77777777" w:rsidR="00FF0399" w:rsidRPr="00FE5B1A" w:rsidRDefault="00FF0399" w:rsidP="00590767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75A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โทรศัพท์ 0 5451 1145</w:t>
            </w:r>
          </w:p>
        </w:tc>
      </w:tr>
      <w:tr w:rsidR="00FF0399" w:rsidRPr="00FE5B1A" w14:paraId="35C508B3" w14:textId="77777777" w:rsidTr="0059076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54C5027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BABC90D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184CCC3F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55443C2A" w14:textId="77777777" w:rsidR="00FF0399" w:rsidRPr="00FE5B1A" w:rsidRDefault="00FF0399" w:rsidP="00590767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FF0399" w:rsidRPr="00FE5B1A" w14:paraId="138FEFAF" w14:textId="77777777" w:rsidTr="0059076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2EB9504" w14:textId="77777777" w:rsidR="00FF0399" w:rsidRPr="00FE5B1A" w:rsidRDefault="00FF0399" w:rsidP="0059076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2C09A11" w14:textId="77777777" w:rsidR="00FF0399" w:rsidRPr="00FE5B1A" w:rsidRDefault="00FF0399" w:rsidP="00590767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31E328F6" w14:textId="77777777" w:rsidR="00FF0399" w:rsidRPr="00FE5B1A" w:rsidRDefault="00FF0399" w:rsidP="00590767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72A73457" w14:textId="77777777" w:rsidR="00FF0399" w:rsidRPr="00FE5B1A" w:rsidRDefault="00FF0399" w:rsidP="00590767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FF0399" w:rsidRPr="000C2AAC" w14:paraId="31D76DB7" w14:textId="77777777" w:rsidTr="005907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13EACCA4" w14:textId="77777777" w:rsidR="00FF0399" w:rsidRPr="000C2AAC" w:rsidRDefault="00FF0399" w:rsidP="00590767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1B96EAB" w14:textId="77777777" w:rsidR="00FF0399" w:rsidRPr="000C2AAC" w:rsidRDefault="00FF0399" w:rsidP="005907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สำนักงานคณะกรรมการอาหารและยา ถนนติวานนท์  ตำบลตลาดขวัญ อำเภอเมือง จังหวัดนนทบุรี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02-590-7320)</w:t>
            </w:r>
          </w:p>
        </w:tc>
      </w:tr>
      <w:tr w:rsidR="00FF0399" w:rsidRPr="000C2AAC" w14:paraId="0BAB3553" w14:textId="77777777" w:rsidTr="005907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3098C5EC" w14:textId="77777777" w:rsidR="00FF0399" w:rsidRPr="000C2AAC" w:rsidRDefault="00FF0399" w:rsidP="00590767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FEDAA4D" w14:textId="77777777" w:rsidR="00FF0399" w:rsidRPr="000C2AAC" w:rsidRDefault="00FF0399" w:rsidP="0059076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4229739D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คำขอขึ้นทะเบียนตำรับอาหาร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.17)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2737B3A3" w14:textId="77777777" w:rsidTr="00C1539D">
        <w:tc>
          <w:tcPr>
            <w:tcW w:w="675" w:type="dxa"/>
          </w:tcPr>
          <w:p w14:paraId="38D93271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F70D8BC" w14:textId="4B452C4B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คำขออนุญาตใช้ฉลากอาหาร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สบ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.3)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30C524F3" w14:textId="77777777" w:rsidTr="00C1539D">
        <w:tc>
          <w:tcPr>
            <w:tcW w:w="675" w:type="dxa"/>
          </w:tcPr>
          <w:p w14:paraId="1EF33A20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409A328" w14:textId="37C1266B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คำขอแก้ไขทะเบียนตำรับอาหาร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.19)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017664BF" w14:textId="77777777" w:rsidTr="00C1539D">
        <w:tc>
          <w:tcPr>
            <w:tcW w:w="675" w:type="dxa"/>
          </w:tcPr>
          <w:p w14:paraId="16275C04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F01C1D8" w14:textId="07EBA34D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คำขอเปลี่ยนแปลงรายการใบอนุญาตผลิตอาหาร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.4)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69EE9D44" w14:textId="77777777" w:rsidTr="00C1539D">
        <w:tc>
          <w:tcPr>
            <w:tcW w:w="675" w:type="dxa"/>
          </w:tcPr>
          <w:p w14:paraId="3603AECE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655F040" w14:textId="75E47EEF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หนังสือชี้แจงการขอเพิ่มฉลากอาหารที่ผลิตเพื่อส่งออกจำหน่ายนอกราชอาณาจักร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07715EB7" w14:textId="77777777" w:rsidTr="00C1539D">
        <w:tc>
          <w:tcPr>
            <w:tcW w:w="675" w:type="dxa"/>
          </w:tcPr>
          <w:p w14:paraId="021427A1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5A40EA82" w14:textId="5FE9B669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ภาคผนวก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วัตถ</w:t>
            </w:r>
            <w:r w:rsidR="00FF0399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ุแต่งกลิ่นรสที่ต้องยื่นคำขอข</w:t>
            </w:r>
            <w:r w:rsidR="00FF039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ึ้น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ทะเบียนหรือคำขออนุญาตใช้ฉลากวัตถุเจือปนอาหาร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  <w:tr w:rsidR="00F064C0" w:rsidRPr="000C2AAC" w14:paraId="2545280D" w14:textId="77777777" w:rsidTr="00C1539D">
        <w:tc>
          <w:tcPr>
            <w:tcW w:w="675" w:type="dxa"/>
          </w:tcPr>
          <w:p w14:paraId="234B42A9" w14:textId="77777777" w:rsidR="00F064C0" w:rsidRPr="000C2AAC" w:rsidRDefault="00F064C0" w:rsidP="007D786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9491F5E" w14:textId="2407BC61" w:rsidR="00F064C0" w:rsidRPr="000C2AAC" w:rsidRDefault="00F064C0" w:rsidP="00FF039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ภาคผนวก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สรุปหลักเกณฑ์คุณภาพหรือมาตรฐาน เงื่อนไขการใช้ในอาหาร มีการวิเคราะห์ และการแสดงฉลาก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FF0399" w:rsidRPr="000C2AAC" w14:paraId="6D0BBF17" w14:textId="77777777" w:rsidTr="0064558D">
        <w:tc>
          <w:tcPr>
            <w:tcW w:w="1418" w:type="dxa"/>
          </w:tcPr>
          <w:p w14:paraId="71CC28E5" w14:textId="77777777" w:rsidR="00FF0399" w:rsidRPr="000C2AAC" w:rsidRDefault="00FF0399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35041157" w:rsidR="00FF0399" w:rsidRPr="000C2AAC" w:rsidRDefault="00FF0399" w:rsidP="007D786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08/07/2558</w:t>
            </w:r>
          </w:p>
        </w:tc>
      </w:tr>
      <w:tr w:rsidR="00FF0399" w:rsidRPr="000C2AAC" w14:paraId="3FCBCAB2" w14:textId="77777777" w:rsidTr="0064558D">
        <w:tc>
          <w:tcPr>
            <w:tcW w:w="1418" w:type="dxa"/>
          </w:tcPr>
          <w:p w14:paraId="76AEC54C" w14:textId="77777777" w:rsidR="00FF0399" w:rsidRPr="000C2AAC" w:rsidRDefault="00FF0399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178BDE67" w:rsidR="00FF0399" w:rsidRPr="000C2AAC" w:rsidRDefault="00FF0399" w:rsidP="007D786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FF0399" w:rsidRPr="000C2AAC" w14:paraId="4A1DF6A2" w14:textId="77777777" w:rsidTr="0064558D">
        <w:tc>
          <w:tcPr>
            <w:tcW w:w="1418" w:type="dxa"/>
          </w:tcPr>
          <w:p w14:paraId="082BD70C" w14:textId="77777777" w:rsidR="00FF0399" w:rsidRPr="000C2AAC" w:rsidRDefault="00FF0399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06E51FEE" w:rsidR="00FF0399" w:rsidRPr="000C2AAC" w:rsidRDefault="00FF0399" w:rsidP="007D786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7D786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7D786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7D786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F5A75" w14:textId="77777777" w:rsidR="00EA252F" w:rsidRDefault="00EA252F" w:rsidP="00C81DB8">
      <w:pPr>
        <w:spacing w:after="0" w:line="240" w:lineRule="auto"/>
      </w:pPr>
      <w:r>
        <w:separator/>
      </w:r>
    </w:p>
  </w:endnote>
  <w:endnote w:type="continuationSeparator" w:id="0">
    <w:p w14:paraId="1705CC8E" w14:textId="77777777" w:rsidR="00EA252F" w:rsidRDefault="00EA252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93210" w14:textId="77777777" w:rsidR="00EA252F" w:rsidRDefault="00EA252F" w:rsidP="00C81DB8">
      <w:pPr>
        <w:spacing w:after="0" w:line="240" w:lineRule="auto"/>
      </w:pPr>
      <w:r>
        <w:separator/>
      </w:r>
    </w:p>
  </w:footnote>
  <w:footnote w:type="continuationSeparator" w:id="0">
    <w:p w14:paraId="3C7B6C28" w14:textId="77777777" w:rsidR="00EA252F" w:rsidRDefault="00EA252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7D7868" w:rsidRDefault="007D786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7E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657E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C364C1B" w14:textId="77777777" w:rsidR="007D7868" w:rsidRDefault="007D78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010317"/>
    <w:multiLevelType w:val="hybridMultilevel"/>
    <w:tmpl w:val="9FB8CEC8"/>
    <w:lvl w:ilvl="0" w:tplc="B80E80E0">
      <w:start w:val="1"/>
      <w:numFmt w:val="decimal"/>
      <w:lvlText w:val="(%1."/>
      <w:lvlJc w:val="left"/>
      <w:pPr>
        <w:ind w:left="720" w:hanging="360"/>
      </w:pPr>
      <w:rPr>
        <w:rFonts w:ascii="CordiaUPC" w:hAnsi="CordiaUPC" w:cs="Cordi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30951"/>
    <w:multiLevelType w:val="hybridMultilevel"/>
    <w:tmpl w:val="C75463A4"/>
    <w:lvl w:ilvl="0" w:tplc="35AA1CD0">
      <w:start w:val="1"/>
      <w:numFmt w:val="decimal"/>
      <w:lvlText w:val="(%1."/>
      <w:lvlJc w:val="left"/>
      <w:pPr>
        <w:ind w:left="394" w:hanging="360"/>
      </w:pPr>
      <w:rPr>
        <w:rFonts w:ascii="CordiaUPC" w:hAnsi="CordiaUPC" w:cs="Cordi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234D1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657EE"/>
    <w:rsid w:val="00771FD1"/>
    <w:rsid w:val="00781575"/>
    <w:rsid w:val="007851BE"/>
    <w:rsid w:val="00790214"/>
    <w:rsid w:val="00793306"/>
    <w:rsid w:val="007D7868"/>
    <w:rsid w:val="007E1E74"/>
    <w:rsid w:val="00811134"/>
    <w:rsid w:val="0083468C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467CD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76DC0"/>
    <w:rsid w:val="00AA7734"/>
    <w:rsid w:val="00AC4ACB"/>
    <w:rsid w:val="00AD35C8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34F17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252F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5D873-8441-477D-85E4-E82940DC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46</TotalTime>
  <Pages>14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7</cp:revision>
  <cp:lastPrinted>2015-03-02T15:12:00Z</cp:lastPrinted>
  <dcterms:created xsi:type="dcterms:W3CDTF">2015-07-09T02:06:00Z</dcterms:created>
  <dcterms:modified xsi:type="dcterms:W3CDTF">2015-07-09T06:07:00Z</dcterms:modified>
</cp:coreProperties>
</file>